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6F99C7" w14:textId="797BEB25" w:rsidR="006B2F86" w:rsidRDefault="005C0DFC" w:rsidP="00E71FC3">
      <w:pPr>
        <w:pStyle w:val="NoSpacing"/>
      </w:pPr>
      <w:r>
        <w:rPr>
          <w:u w:val="single"/>
        </w:rPr>
        <w:t>Thomas CRABBE</w:t>
      </w:r>
      <w:r>
        <w:t xml:space="preserve">    </w:t>
      </w:r>
      <w:proofErr w:type="gramStart"/>
      <w:r>
        <w:t xml:space="preserve">   (</w:t>
      </w:r>
      <w:proofErr w:type="gramEnd"/>
      <w:r>
        <w:t>fl.1482)</w:t>
      </w:r>
    </w:p>
    <w:p w14:paraId="21F8E88C" w14:textId="1ECB4B73" w:rsidR="005C0DFC" w:rsidRDefault="005C0DFC" w:rsidP="00E71FC3">
      <w:pPr>
        <w:pStyle w:val="NoSpacing"/>
      </w:pPr>
      <w:r>
        <w:t>A marshal of the hall of Edward, Prince of Wales.</w:t>
      </w:r>
    </w:p>
    <w:p w14:paraId="781A2E1A" w14:textId="1F67858C" w:rsidR="005C0DFC" w:rsidRDefault="005C0DFC" w:rsidP="00E71FC3">
      <w:pPr>
        <w:pStyle w:val="NoSpacing"/>
      </w:pPr>
    </w:p>
    <w:p w14:paraId="617B0720" w14:textId="47CD4A77" w:rsidR="005C0DFC" w:rsidRDefault="005C0DFC" w:rsidP="00E71FC3">
      <w:pPr>
        <w:pStyle w:val="NoSpacing"/>
      </w:pPr>
    </w:p>
    <w:p w14:paraId="29AE8A07" w14:textId="5EF7C0F9" w:rsidR="005C0DFC" w:rsidRDefault="005C0DFC" w:rsidP="00E71FC3">
      <w:pPr>
        <w:pStyle w:val="NoSpacing"/>
      </w:pPr>
      <w:r>
        <w:t>11 Jul.1482</w:t>
      </w:r>
      <w:r>
        <w:tab/>
        <w:t>He was made one of the knights of the King’s</w:t>
      </w:r>
      <w:r w:rsidR="001676C3">
        <w:t xml:space="preserve"> </w:t>
      </w:r>
      <w:bookmarkStart w:id="0" w:name="_GoBack"/>
      <w:bookmarkEnd w:id="0"/>
      <w:r>
        <w:t xml:space="preserve">Alms in </w:t>
      </w:r>
      <w:proofErr w:type="spellStart"/>
      <w:proofErr w:type="gramStart"/>
      <w:r>
        <w:t>St.George’s</w:t>
      </w:r>
      <w:proofErr w:type="spellEnd"/>
      <w:proofErr w:type="gramEnd"/>
      <w:r>
        <w:t xml:space="preserve"> </w:t>
      </w:r>
    </w:p>
    <w:p w14:paraId="1274EBFE" w14:textId="65303484" w:rsidR="005C0DFC" w:rsidRDefault="005C0DFC" w:rsidP="00E71FC3">
      <w:pPr>
        <w:pStyle w:val="NoSpacing"/>
      </w:pPr>
      <w:r>
        <w:tab/>
      </w:r>
      <w:r>
        <w:tab/>
        <w:t>College, Windsor Castle, for his good service.</w:t>
      </w:r>
    </w:p>
    <w:p w14:paraId="055BAB56" w14:textId="14B74E6D" w:rsidR="005C0DFC" w:rsidRDefault="005C0DFC" w:rsidP="00E71FC3">
      <w:pPr>
        <w:pStyle w:val="NoSpacing"/>
      </w:pPr>
      <w:r>
        <w:tab/>
      </w:r>
      <w:r>
        <w:tab/>
        <w:t xml:space="preserve">(C.P.R.1476-85 p.308) </w:t>
      </w:r>
    </w:p>
    <w:p w14:paraId="57486D62" w14:textId="109934E0" w:rsidR="005C0DFC" w:rsidRDefault="005C0DFC" w:rsidP="00E71FC3">
      <w:pPr>
        <w:pStyle w:val="NoSpacing"/>
      </w:pPr>
    </w:p>
    <w:p w14:paraId="608E3AE8" w14:textId="4B76C5B3" w:rsidR="005C0DFC" w:rsidRDefault="005C0DFC" w:rsidP="00E71FC3">
      <w:pPr>
        <w:pStyle w:val="NoSpacing"/>
      </w:pPr>
    </w:p>
    <w:p w14:paraId="268B41B1" w14:textId="580550C0" w:rsidR="005C0DFC" w:rsidRPr="005C0DFC" w:rsidRDefault="005C0DFC" w:rsidP="00E71FC3">
      <w:pPr>
        <w:pStyle w:val="NoSpacing"/>
      </w:pPr>
      <w:r>
        <w:t>15 July 2018</w:t>
      </w:r>
      <w:r w:rsidR="001676C3">
        <w:t xml:space="preserve"> </w:t>
      </w:r>
    </w:p>
    <w:sectPr w:rsidR="005C0DFC" w:rsidRPr="005C0DF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42DEC" w14:textId="77777777" w:rsidR="005C0DFC" w:rsidRDefault="005C0DFC" w:rsidP="00E71FC3">
      <w:pPr>
        <w:spacing w:after="0" w:line="240" w:lineRule="auto"/>
      </w:pPr>
      <w:r>
        <w:separator/>
      </w:r>
    </w:p>
  </w:endnote>
  <w:endnote w:type="continuationSeparator" w:id="0">
    <w:p w14:paraId="3059E3A5" w14:textId="77777777" w:rsidR="005C0DFC" w:rsidRDefault="005C0DF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B0EF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6B3D02" w14:textId="77777777" w:rsidR="005C0DFC" w:rsidRDefault="005C0DFC" w:rsidP="00E71FC3">
      <w:pPr>
        <w:spacing w:after="0" w:line="240" w:lineRule="auto"/>
      </w:pPr>
      <w:r>
        <w:separator/>
      </w:r>
    </w:p>
  </w:footnote>
  <w:footnote w:type="continuationSeparator" w:id="0">
    <w:p w14:paraId="585E0AA8" w14:textId="77777777" w:rsidR="005C0DFC" w:rsidRDefault="005C0DF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DFC"/>
    <w:rsid w:val="001676C3"/>
    <w:rsid w:val="001A7C09"/>
    <w:rsid w:val="00577BD5"/>
    <w:rsid w:val="005C0DFC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5C550"/>
  <w15:chartTrackingRefBased/>
  <w15:docId w15:val="{FEAD9B3B-2CEA-4DC6-9AD5-D208264E3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10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2018-07-15T18:44:00Z</dcterms:created>
  <dcterms:modified xsi:type="dcterms:W3CDTF">2018-07-15T18:54:00Z</dcterms:modified>
</cp:coreProperties>
</file>